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82D2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66B99EA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Reading. Smith.</w:t>
      </w:r>
    </w:p>
    <w:p w14:paraId="78FC87DC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50BAB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D65A0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63C0A867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71096C3A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the taxes of a fifteenth and a tenth.</w:t>
      </w:r>
    </w:p>
    <w:p w14:paraId="1189F418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p.61)</w:t>
      </w:r>
    </w:p>
    <w:p w14:paraId="7465FC7B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3EAA1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CE459" w14:textId="77777777" w:rsidR="00DC565F" w:rsidRDefault="00DC565F" w:rsidP="00DC5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p w14:paraId="04853B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D84A" w14:textId="77777777" w:rsidR="00DC565F" w:rsidRDefault="00DC565F" w:rsidP="009139A6">
      <w:r>
        <w:separator/>
      </w:r>
    </w:p>
  </w:endnote>
  <w:endnote w:type="continuationSeparator" w:id="0">
    <w:p w14:paraId="71EA9008" w14:textId="77777777" w:rsidR="00DC565F" w:rsidRDefault="00DC56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8F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A1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75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066C5" w14:textId="77777777" w:rsidR="00DC565F" w:rsidRDefault="00DC565F" w:rsidP="009139A6">
      <w:r>
        <w:separator/>
      </w:r>
    </w:p>
  </w:footnote>
  <w:footnote w:type="continuationSeparator" w:id="0">
    <w:p w14:paraId="4AED2BDA" w14:textId="77777777" w:rsidR="00DC565F" w:rsidRDefault="00DC56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B3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EE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37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565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94155"/>
  <w15:chartTrackingRefBased/>
  <w15:docId w15:val="{B1476DA6-5BD4-46E0-9ED4-CD379AAC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2021-10-12T10:06:00Z</dcterms:created>
  <dcterms:modified xsi:type="dcterms:W3CDTF">2021-10-12T10:09:00Z</dcterms:modified>
</cp:coreProperties>
</file>